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60" w:rsidRDefault="000B0960" w:rsidP="000B09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KELET</w:t>
      </w:r>
      <w:r>
        <w:rPr>
          <w:rStyle w:val="Hyperlink"/>
          <w:color w:val="auto"/>
          <w:u w:val="none"/>
        </w:rPr>
        <w:t xml:space="preserve">       </w:t>
      </w:r>
    </w:p>
    <w:p w:rsidR="000B0960" w:rsidRDefault="000B0960" w:rsidP="000B09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London. </w:t>
      </w:r>
      <w:proofErr w:type="spellStart"/>
      <w:r>
        <w:rPr>
          <w:rStyle w:val="Hyperlink"/>
          <w:color w:val="auto"/>
          <w:u w:val="none"/>
        </w:rPr>
        <w:t>Poulter</w:t>
      </w:r>
      <w:proofErr w:type="spellEnd"/>
      <w:r>
        <w:rPr>
          <w:rStyle w:val="Hyperlink"/>
          <w:color w:val="auto"/>
          <w:u w:val="none"/>
        </w:rPr>
        <w:t>.</w:t>
      </w:r>
    </w:p>
    <w:p w:rsidR="000B0960" w:rsidRDefault="000B0960" w:rsidP="000B09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0B0960" w:rsidRDefault="000B0960" w:rsidP="000B09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0B0960" w:rsidRDefault="000B0960" w:rsidP="000B09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Son:   William.   (</w:t>
      </w:r>
      <w:hyperlink r:id="rId7" w:history="1">
        <w:r w:rsidRPr="00BE0CE2">
          <w:rPr>
            <w:rStyle w:val="Hyperlink"/>
          </w:rPr>
          <w:t>www.british-history.ac.uk/report.aspx?compid=33664</w:t>
        </w:r>
      </w:hyperlink>
      <w:r>
        <w:rPr>
          <w:rStyle w:val="Hyperlink"/>
          <w:color w:val="auto"/>
          <w:u w:val="none"/>
        </w:rPr>
        <w:t>)</w:t>
      </w:r>
    </w:p>
    <w:p w:rsidR="000B0960" w:rsidRDefault="000B0960" w:rsidP="000B09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0B0960" w:rsidRDefault="000B0960" w:rsidP="000B09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0B0960" w:rsidRDefault="000B0960" w:rsidP="000B09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Jan.1492</w:t>
      </w:r>
      <w:r>
        <w:rPr>
          <w:rStyle w:val="Hyperlink"/>
          <w:color w:val="auto"/>
          <w:u w:val="none"/>
        </w:rPr>
        <w:tab/>
        <w:t>He was dead by this date.   (ibid.)</w:t>
      </w:r>
    </w:p>
    <w:p w:rsidR="000B0960" w:rsidRDefault="000B0960" w:rsidP="000B09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0B0960" w:rsidRDefault="000B0960" w:rsidP="000B09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0B0960" w:rsidRDefault="000B0960" w:rsidP="000B09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960" w:rsidRDefault="000B0960" w:rsidP="00920DE3">
      <w:pPr>
        <w:spacing w:after="0" w:line="240" w:lineRule="auto"/>
      </w:pPr>
      <w:r>
        <w:separator/>
      </w:r>
    </w:p>
  </w:endnote>
  <w:endnote w:type="continuationSeparator" w:id="0">
    <w:p w:rsidR="000B0960" w:rsidRDefault="000B09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960" w:rsidRDefault="000B0960" w:rsidP="00920DE3">
      <w:pPr>
        <w:spacing w:after="0" w:line="240" w:lineRule="auto"/>
      </w:pPr>
      <w:r>
        <w:separator/>
      </w:r>
    </w:p>
  </w:footnote>
  <w:footnote w:type="continuationSeparator" w:id="0">
    <w:p w:rsidR="000B0960" w:rsidRDefault="000B09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960"/>
    <w:rsid w:val="000B096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B096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B096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6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2015-04-23T21:22:00Z</dcterms:created>
  <dcterms:modified xsi:type="dcterms:W3CDTF">2015-04-23T21:23:00Z</dcterms:modified>
</cp:coreProperties>
</file>